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517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27517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Boothby Pagnall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427517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7517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7517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Ancaster,</w:t>
      </w:r>
    </w:p>
    <w:p w:rsidR="00427517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Lincolnshire, into lands 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Etton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27517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24-42)</w:t>
      </w:r>
    </w:p>
    <w:p w:rsidR="00427517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7517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7517" w:rsidRPr="00363232" w:rsidRDefault="00427517" w:rsidP="004275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2016</w:t>
      </w:r>
    </w:p>
    <w:p w:rsidR="006B2F86" w:rsidRPr="00427517" w:rsidRDefault="004275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4275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517" w:rsidRDefault="00427517" w:rsidP="00E71FC3">
      <w:pPr>
        <w:spacing w:after="0" w:line="240" w:lineRule="auto"/>
      </w:pPr>
      <w:r>
        <w:separator/>
      </w:r>
    </w:p>
  </w:endnote>
  <w:endnote w:type="continuationSeparator" w:id="0">
    <w:p w:rsidR="00427517" w:rsidRDefault="004275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517" w:rsidRDefault="00427517" w:rsidP="00E71FC3">
      <w:pPr>
        <w:spacing w:after="0" w:line="240" w:lineRule="auto"/>
      </w:pPr>
      <w:r>
        <w:separator/>
      </w:r>
    </w:p>
  </w:footnote>
  <w:footnote w:type="continuationSeparator" w:id="0">
    <w:p w:rsidR="00427517" w:rsidRDefault="004275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517"/>
    <w:rsid w:val="0042751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7C2F4"/>
  <w15:chartTrackingRefBased/>
  <w15:docId w15:val="{55DD4685-AAEE-4E14-81CC-26D1E9B0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2016-03-07T21:29:00Z</dcterms:created>
  <dcterms:modified xsi:type="dcterms:W3CDTF">2016-03-07T21:32:00Z</dcterms:modified>
</cp:coreProperties>
</file>